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A2397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2397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2397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2397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DA742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1.2.0.26-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0D607F">
        <w:rPr>
          <w:rStyle w:val="a7"/>
        </w:rPr>
        <w:t xml:space="preserve"> </w:t>
      </w:r>
      <w:fldSimple w:instr=" DOCVARIABLE izm_date \* MERGEFORMAT ">
        <w:r w:rsidR="00A2397E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0D607F">
        <w:t xml:space="preserve"> </w:t>
      </w:r>
      <w:fldSimple w:instr=" DOCVARIABLE rbtd_name \* MERGEFORMAT ">
        <w:r w:rsidR="00DA7421" w:rsidRPr="00DA7421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0D607F">
        <w:t xml:space="preserve"> </w:t>
      </w:r>
      <w:fldSimple w:instr=" DOCVARIABLE rbtd_adr \* MERGEFORMAT ">
        <w:r w:rsidR="00DA7421" w:rsidRPr="00DA7421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DA7421" w:rsidRPr="00DA7421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DA7421" w:rsidRPr="00DA7421">
          <w:rPr>
            <w:u w:val="single"/>
          </w:rPr>
          <w:t xml:space="preserve"> 1.2.0.26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DA7421" w:rsidRPr="00DA7421">
          <w:rPr>
            <w:rStyle w:val="aa"/>
          </w:rPr>
          <w:t xml:space="preserve"> Инструктор по физической культуре (плаванию)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DA7421" w:rsidRPr="00DA7421">
          <w:rPr>
            <w:rStyle w:val="aa"/>
          </w:rPr>
          <w:t xml:space="preserve"> 23177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DA7421" w:rsidRPr="00DA7421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E23BC8" w:rsidRPr="00376915" w:rsidTr="00576095">
        <w:trPr>
          <w:jc w:val="center"/>
        </w:trPr>
        <w:tc>
          <w:tcPr>
            <w:tcW w:w="5208" w:type="dxa"/>
            <w:vAlign w:val="center"/>
          </w:tcPr>
          <w:p w:rsidR="00E23BC8" w:rsidRPr="00376915" w:rsidRDefault="00E23BC8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E23BC8" w:rsidRPr="00376915" w:rsidRDefault="00E23BC8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E23BC8" w:rsidRPr="00376915" w:rsidRDefault="00E23BC8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E23BC8" w:rsidRPr="00376915" w:rsidRDefault="00E23BC8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1C0213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1C0213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F4223F" w:rsidRPr="00CC6995" w:rsidTr="00234932">
        <w:trPr>
          <w:jc w:val="center"/>
        </w:trPr>
        <w:tc>
          <w:tcPr>
            <w:tcW w:w="2969" w:type="dxa"/>
            <w:vAlign w:val="center"/>
          </w:tcPr>
          <w:p w:rsidR="00F4223F" w:rsidRDefault="00F4223F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</w:t>
            </w:r>
            <w:r w:rsidR="00756A7F">
              <w:t xml:space="preserve"> </w:t>
            </w:r>
            <w:r>
              <w:t>40</w:t>
            </w:r>
          </w:p>
        </w:tc>
        <w:tc>
          <w:tcPr>
            <w:tcW w:w="1842" w:type="dxa"/>
            <w:vAlign w:val="center"/>
          </w:tcPr>
          <w:p w:rsidR="00F4223F" w:rsidRPr="00CC6995" w:rsidRDefault="00F4223F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F4223F" w:rsidRPr="00B74A4B" w:rsidRDefault="00F4223F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F4223F" w:rsidRPr="00B74A4B" w:rsidRDefault="00F4223F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F4223F" w:rsidRPr="00CC6995" w:rsidRDefault="00F4223F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F4223F" w:rsidRPr="00CC6995" w:rsidRDefault="00F4223F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D607F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25A12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</w:t>
            </w:r>
            <w:r w:rsidR="00756A7F">
              <w:rPr>
                <w:b/>
              </w:rPr>
              <w:t xml:space="preserve"> </w:t>
            </w:r>
            <w:r>
              <w:rPr>
                <w:b/>
              </w:rPr>
              <w:t>40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7B4A16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97045F" w:rsidRDefault="0097045F" w:rsidP="00883461">
            <w:pPr>
              <w:pStyle w:val="a8"/>
            </w:pPr>
            <w:r w:rsidRPr="0097045F">
              <w:t>250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97045F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25A12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</w:t>
            </w:r>
            <w:r w:rsidR="00756A7F">
              <w:rPr>
                <w:b/>
              </w:rPr>
              <w:t xml:space="preserve"> </w:t>
            </w:r>
            <w:r>
              <w:rPr>
                <w:b/>
              </w:rPr>
              <w:t>40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97045F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7B7407" w:rsidP="00883461">
            <w:pPr>
              <w:pStyle w:val="a8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97045F" w:rsidRDefault="0097045F" w:rsidP="00883461">
            <w:pPr>
              <w:pStyle w:val="a8"/>
            </w:pPr>
            <w:r w:rsidRPr="0097045F">
              <w:t>250</w:t>
            </w:r>
            <w:bookmarkStart w:id="21" w:name="_GoBack"/>
            <w:bookmarkEnd w:id="21"/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97045F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97045F" w:rsidRPr="0097045F">
          <w:rPr>
            <w:bCs/>
          </w:rPr>
          <w:t>-</w:t>
        </w:r>
        <w:r w:rsidR="0097045F" w:rsidRPr="0097045F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97045F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2397E" w:rsidTr="00A239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2397E" w:rsidRDefault="00A2397E" w:rsidP="00AA46ED">
            <w:pPr>
              <w:pStyle w:val="a8"/>
            </w:pPr>
            <w:r w:rsidRPr="00A2397E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2397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2397E" w:rsidRDefault="00A2397E" w:rsidP="00AA46ED">
            <w:pPr>
              <w:pStyle w:val="a8"/>
            </w:pPr>
            <w:r w:rsidRPr="00A2397E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2397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2397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A2397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2397E" w:rsidRDefault="00A2397E" w:rsidP="00AA46ED">
            <w:pPr>
              <w:pStyle w:val="a8"/>
            </w:pPr>
            <w:r w:rsidRPr="00A2397E">
              <w:t>Колесников Д.А.</w:t>
            </w:r>
          </w:p>
        </w:tc>
      </w:tr>
      <w:tr w:rsidR="00AA46ED" w:rsidRPr="00A2397E" w:rsidTr="00A2397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A2397E" w:rsidRDefault="00A2397E" w:rsidP="00AA46ED">
            <w:pPr>
              <w:pStyle w:val="a8"/>
              <w:rPr>
                <w:b/>
                <w:vertAlign w:val="superscript"/>
              </w:rPr>
            </w:pPr>
            <w:r w:rsidRPr="00A2397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A2397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A2397E" w:rsidRDefault="00A2397E" w:rsidP="00AA46ED">
            <w:pPr>
              <w:pStyle w:val="a8"/>
              <w:rPr>
                <w:b/>
                <w:vertAlign w:val="superscript"/>
              </w:rPr>
            </w:pPr>
            <w:r w:rsidRPr="00A2397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A239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A2397E" w:rsidRDefault="00A2397E" w:rsidP="00AA46ED">
            <w:pPr>
              <w:pStyle w:val="a8"/>
              <w:rPr>
                <w:b/>
                <w:vertAlign w:val="superscript"/>
              </w:rPr>
            </w:pPr>
            <w:r w:rsidRPr="00A239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A239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A2397E" w:rsidRDefault="00A2397E" w:rsidP="00AA46ED">
            <w:pPr>
              <w:pStyle w:val="a8"/>
              <w:rPr>
                <w:b/>
                <w:vertAlign w:val="superscript"/>
              </w:rPr>
            </w:pPr>
            <w:r w:rsidRPr="00A2397E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DA742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1.2.0.26-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C021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C0213" w:rsidRPr="009E2A4C">
            <w:rPr>
              <w:rStyle w:val="ad"/>
              <w:sz w:val="20"/>
              <w:szCs w:val="20"/>
            </w:rPr>
            <w:fldChar w:fldCharType="separate"/>
          </w:r>
          <w:r w:rsidR="00DA7421">
            <w:rPr>
              <w:rStyle w:val="ad"/>
              <w:noProof/>
              <w:sz w:val="20"/>
              <w:szCs w:val="20"/>
            </w:rPr>
            <w:t>1</w:t>
          </w:r>
          <w:r w:rsidR="001C021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DA7421" w:rsidRPr="00DA7421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317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5E9930380DC2458B9E40B90A4593F232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6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86434BD776D54ECFAE3D7A2E30A74DED"/>
    <w:docVar w:name="rm_id" w:val="23"/>
    <w:docVar w:name="rm_name" w:val=" Инструктор по физической культуре (плаванию) "/>
    <w:docVar w:name="rm_number" w:val=" 1.2.0.26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4130D"/>
    <w:rsid w:val="00046815"/>
    <w:rsid w:val="00054F6B"/>
    <w:rsid w:val="0005566C"/>
    <w:rsid w:val="000624A8"/>
    <w:rsid w:val="000D1F5B"/>
    <w:rsid w:val="000D607F"/>
    <w:rsid w:val="000F3C2A"/>
    <w:rsid w:val="000F46FA"/>
    <w:rsid w:val="00110025"/>
    <w:rsid w:val="001429B1"/>
    <w:rsid w:val="001607C8"/>
    <w:rsid w:val="001C0213"/>
    <w:rsid w:val="001F4D8D"/>
    <w:rsid w:val="00200F93"/>
    <w:rsid w:val="00234932"/>
    <w:rsid w:val="002532DE"/>
    <w:rsid w:val="002C450C"/>
    <w:rsid w:val="002D2C5B"/>
    <w:rsid w:val="002E55C6"/>
    <w:rsid w:val="00305B2F"/>
    <w:rsid w:val="00332F2D"/>
    <w:rsid w:val="00367816"/>
    <w:rsid w:val="00383EF0"/>
    <w:rsid w:val="003876C3"/>
    <w:rsid w:val="003B5990"/>
    <w:rsid w:val="003B7A71"/>
    <w:rsid w:val="003C24DB"/>
    <w:rsid w:val="003C6293"/>
    <w:rsid w:val="00402CAC"/>
    <w:rsid w:val="00405D34"/>
    <w:rsid w:val="00444410"/>
    <w:rsid w:val="004A47AD"/>
    <w:rsid w:val="004B1D30"/>
    <w:rsid w:val="004C4DB2"/>
    <w:rsid w:val="004F5FAF"/>
    <w:rsid w:val="005435F8"/>
    <w:rsid w:val="00563E94"/>
    <w:rsid w:val="00576095"/>
    <w:rsid w:val="005A3A36"/>
    <w:rsid w:val="005B466C"/>
    <w:rsid w:val="005B7FE8"/>
    <w:rsid w:val="005C0A9A"/>
    <w:rsid w:val="005E714A"/>
    <w:rsid w:val="005F76FE"/>
    <w:rsid w:val="00627835"/>
    <w:rsid w:val="006807F3"/>
    <w:rsid w:val="0069682B"/>
    <w:rsid w:val="006A2C63"/>
    <w:rsid w:val="006C28B3"/>
    <w:rsid w:val="007049EB"/>
    <w:rsid w:val="00710271"/>
    <w:rsid w:val="00717C9F"/>
    <w:rsid w:val="00725A12"/>
    <w:rsid w:val="00742ED9"/>
    <w:rsid w:val="00754D38"/>
    <w:rsid w:val="00756A7F"/>
    <w:rsid w:val="0076042D"/>
    <w:rsid w:val="007B13D4"/>
    <w:rsid w:val="007B2093"/>
    <w:rsid w:val="007B4A16"/>
    <w:rsid w:val="007B7407"/>
    <w:rsid w:val="007D1852"/>
    <w:rsid w:val="007D2CEA"/>
    <w:rsid w:val="007F3FD9"/>
    <w:rsid w:val="00883461"/>
    <w:rsid w:val="008A2A82"/>
    <w:rsid w:val="008E68DE"/>
    <w:rsid w:val="0090588D"/>
    <w:rsid w:val="0092778A"/>
    <w:rsid w:val="00967790"/>
    <w:rsid w:val="0097045F"/>
    <w:rsid w:val="00A12349"/>
    <w:rsid w:val="00A2397E"/>
    <w:rsid w:val="00A91908"/>
    <w:rsid w:val="00A97E07"/>
    <w:rsid w:val="00AA4551"/>
    <w:rsid w:val="00AA46ED"/>
    <w:rsid w:val="00AA4DCC"/>
    <w:rsid w:val="00AB06E6"/>
    <w:rsid w:val="00AD14A4"/>
    <w:rsid w:val="00AD7C32"/>
    <w:rsid w:val="00AF796F"/>
    <w:rsid w:val="00BA5029"/>
    <w:rsid w:val="00BC2F3C"/>
    <w:rsid w:val="00BC568D"/>
    <w:rsid w:val="00C02721"/>
    <w:rsid w:val="00C21B98"/>
    <w:rsid w:val="00C62CB2"/>
    <w:rsid w:val="00C8074E"/>
    <w:rsid w:val="00CE3307"/>
    <w:rsid w:val="00D76DF8"/>
    <w:rsid w:val="00D81240"/>
    <w:rsid w:val="00DA7421"/>
    <w:rsid w:val="00DB5302"/>
    <w:rsid w:val="00DC470D"/>
    <w:rsid w:val="00DD6B1F"/>
    <w:rsid w:val="00E124F4"/>
    <w:rsid w:val="00E23BC8"/>
    <w:rsid w:val="00E36337"/>
    <w:rsid w:val="00E63BCB"/>
    <w:rsid w:val="00E9094C"/>
    <w:rsid w:val="00EB72AD"/>
    <w:rsid w:val="00EC37A1"/>
    <w:rsid w:val="00ED7372"/>
    <w:rsid w:val="00EF3DC4"/>
    <w:rsid w:val="00F00FBC"/>
    <w:rsid w:val="00F4223F"/>
    <w:rsid w:val="00F76072"/>
    <w:rsid w:val="00F92940"/>
    <w:rsid w:val="00F962FA"/>
    <w:rsid w:val="00FB001B"/>
    <w:rsid w:val="00FD2BA8"/>
    <w:rsid w:val="00FE0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F206-02FD-4364-B380-F28309A3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17</cp:revision>
  <dcterms:created xsi:type="dcterms:W3CDTF">2014-05-24T19:07:00Z</dcterms:created>
  <dcterms:modified xsi:type="dcterms:W3CDTF">2017-01-16T13:17:00Z</dcterms:modified>
</cp:coreProperties>
</file>